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76428C" w:rsidP="007779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76428C">
        <w:rPr>
          <w:b/>
          <w:sz w:val="28"/>
          <w:szCs w:val="28"/>
        </w:rPr>
        <w:t>Младежи Купа България гр.Ботевград 12.05 – 16.05.2021</w:t>
      </w:r>
      <w:r w:rsidR="007779D1">
        <w:rPr>
          <w:b/>
          <w:sz w:val="28"/>
          <w:szCs w:val="28"/>
        </w:rPr>
        <w:t>г.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280C64" w:rsidRDefault="00280C64" w:rsidP="003F56CB">
      <w:pPr>
        <w:tabs>
          <w:tab w:val="left" w:pos="1336"/>
        </w:tabs>
        <w:spacing w:line="360" w:lineRule="auto"/>
        <w:ind w:firstLine="360"/>
        <w:rPr>
          <w:b/>
          <w:sz w:val="28"/>
          <w:szCs w:val="28"/>
        </w:rPr>
      </w:pPr>
    </w:p>
    <w:p w:rsidR="00A40CD1" w:rsidRPr="00A40CD1" w:rsidRDefault="00A40CD1" w:rsidP="00280C64">
      <w:pPr>
        <w:tabs>
          <w:tab w:val="left" w:pos="1336"/>
        </w:tabs>
        <w:spacing w:line="360" w:lineRule="auto"/>
        <w:ind w:firstLine="360"/>
        <w:rPr>
          <w:b/>
          <w:sz w:val="28"/>
          <w:szCs w:val="28"/>
        </w:rPr>
      </w:pPr>
    </w:p>
    <w:p w:rsidR="00A40CD1" w:rsidRDefault="00A40CD1" w:rsidP="00FE24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6428C">
        <w:rPr>
          <w:b/>
          <w:sz w:val="24"/>
          <w:szCs w:val="24"/>
        </w:rPr>
        <w:t>46 - 49</w:t>
      </w:r>
      <w:r w:rsidRPr="00A40CD1">
        <w:rPr>
          <w:b/>
          <w:sz w:val="24"/>
          <w:szCs w:val="24"/>
        </w:rPr>
        <w:t xml:space="preserve"> кг.</w:t>
      </w:r>
    </w:p>
    <w:p w:rsidR="00FE2498" w:rsidRPr="00A40CD1" w:rsidRDefault="00FE2498" w:rsidP="00FE2498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751BEA" w:rsidRDefault="00A40CD1" w:rsidP="0076428C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76428C">
        <w:rPr>
          <w:sz w:val="24"/>
          <w:szCs w:val="24"/>
        </w:rPr>
        <w:t>Рафаел Лозано – БАББ</w:t>
      </w:r>
    </w:p>
    <w:p w:rsidR="0076428C" w:rsidRDefault="0076428C" w:rsidP="0076428C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Туран Салибрян – Арда</w:t>
      </w:r>
    </w:p>
    <w:p w:rsidR="0076428C" w:rsidRDefault="0076428C" w:rsidP="0076428C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Павел Димитров – АСК Сливен</w:t>
      </w:r>
    </w:p>
    <w:p w:rsidR="0076428C" w:rsidRDefault="0076428C" w:rsidP="0076428C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Гани Богданов – Таланти Лом</w:t>
      </w:r>
    </w:p>
    <w:p w:rsidR="0076428C" w:rsidRDefault="0076428C" w:rsidP="0076428C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Дилян Димитров – Ботев Пловдив</w:t>
      </w:r>
    </w:p>
    <w:p w:rsidR="0076428C" w:rsidRPr="00A40CD1" w:rsidRDefault="0076428C" w:rsidP="0076428C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Александър Юлиев – АСК Сливен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6428C">
        <w:rPr>
          <w:b/>
          <w:sz w:val="24"/>
          <w:szCs w:val="24"/>
        </w:rPr>
        <w:t>52</w:t>
      </w:r>
      <w:r w:rsidRPr="00A40CD1">
        <w:rPr>
          <w:b/>
          <w:sz w:val="24"/>
          <w:szCs w:val="24"/>
        </w:rPr>
        <w:t xml:space="preserve">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76428C">
        <w:rPr>
          <w:sz w:val="24"/>
          <w:szCs w:val="24"/>
        </w:rPr>
        <w:t>Андреа Димитров – Черно море Варна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Димитър Василев – Балкан Ботевград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Алекси Гечев – Мизия 80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Лазар Димитров – Мизия 80</w:t>
      </w:r>
    </w:p>
    <w:p w:rsidR="0076428C" w:rsidRPr="00A40CD1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Георги Симеонов – Червен Бряг </w:t>
      </w:r>
    </w:p>
    <w:p w:rsidR="00280C64" w:rsidRDefault="00280C64" w:rsidP="007779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6428C">
        <w:rPr>
          <w:b/>
          <w:sz w:val="24"/>
          <w:szCs w:val="24"/>
        </w:rPr>
        <w:t>56</w:t>
      </w:r>
      <w:r w:rsidRPr="00A40CD1">
        <w:rPr>
          <w:b/>
          <w:sz w:val="24"/>
          <w:szCs w:val="24"/>
        </w:rPr>
        <w:t xml:space="preserve"> кг.</w:t>
      </w:r>
    </w:p>
    <w:p w:rsidR="0076428C" w:rsidRDefault="0076428C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76428C">
        <w:rPr>
          <w:sz w:val="24"/>
          <w:szCs w:val="24"/>
        </w:rPr>
        <w:t>1</w:t>
      </w:r>
      <w:r>
        <w:rPr>
          <w:b/>
          <w:sz w:val="24"/>
          <w:szCs w:val="24"/>
        </w:rPr>
        <w:t xml:space="preserve">. </w:t>
      </w:r>
      <w:r w:rsidRPr="0076428C">
        <w:rPr>
          <w:sz w:val="24"/>
          <w:szCs w:val="24"/>
        </w:rPr>
        <w:t xml:space="preserve">Даниел Кирилов </w:t>
      </w:r>
      <w:r>
        <w:rPr>
          <w:sz w:val="24"/>
          <w:szCs w:val="24"/>
        </w:rPr>
        <w:t>–</w:t>
      </w:r>
      <w:r w:rsidRPr="0076428C">
        <w:rPr>
          <w:sz w:val="24"/>
          <w:szCs w:val="24"/>
        </w:rPr>
        <w:t xml:space="preserve"> </w:t>
      </w:r>
      <w:r>
        <w:rPr>
          <w:sz w:val="24"/>
          <w:szCs w:val="24"/>
        </w:rPr>
        <w:t>Локомотив София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Карлос Николов – Локомотив София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Владислав Димитров – БДИН 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Михаил Михайлов – Варна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Ойер Ибарече </w:t>
      </w:r>
      <w:r w:rsidR="00944D2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944D24">
        <w:rPr>
          <w:sz w:val="24"/>
          <w:szCs w:val="24"/>
        </w:rPr>
        <w:t>БАББ</w:t>
      </w:r>
    </w:p>
    <w:p w:rsidR="00944D24" w:rsidRDefault="00944D24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Любомир Ангелов – Мизия 80</w:t>
      </w:r>
    </w:p>
    <w:p w:rsidR="00944D24" w:rsidRDefault="00944D24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 Стефан Маринов – Славия </w:t>
      </w:r>
      <w:r w:rsidR="00254524">
        <w:rPr>
          <w:sz w:val="24"/>
          <w:szCs w:val="24"/>
        </w:rPr>
        <w:t>–</w:t>
      </w:r>
      <w:r>
        <w:rPr>
          <w:sz w:val="24"/>
          <w:szCs w:val="24"/>
        </w:rPr>
        <w:t xml:space="preserve"> Дисквалифициран</w:t>
      </w:r>
    </w:p>
    <w:p w:rsidR="00254524" w:rsidRDefault="00254524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Йордан Димов </w:t>
      </w:r>
      <w:r w:rsidR="007D19FB">
        <w:rPr>
          <w:sz w:val="24"/>
          <w:szCs w:val="24"/>
        </w:rPr>
        <w:t>–</w:t>
      </w:r>
      <w:r>
        <w:rPr>
          <w:sz w:val="24"/>
          <w:szCs w:val="24"/>
        </w:rPr>
        <w:t xml:space="preserve"> Пирин</w:t>
      </w:r>
      <w:r w:rsidR="007D19FB">
        <w:rPr>
          <w:sz w:val="24"/>
          <w:szCs w:val="24"/>
        </w:rPr>
        <w:t xml:space="preserve"> Благоевград</w:t>
      </w:r>
    </w:p>
    <w:p w:rsidR="007D19FB" w:rsidRDefault="007D19F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Любен Любенов – Ладимекс Перник</w:t>
      </w:r>
    </w:p>
    <w:p w:rsidR="007D19FB" w:rsidRDefault="007D19F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Венцислав Лилов – Спартак </w:t>
      </w:r>
      <w:r w:rsidR="007779D1">
        <w:rPr>
          <w:sz w:val="24"/>
          <w:szCs w:val="24"/>
        </w:rPr>
        <w:t>Пловдив</w:t>
      </w:r>
    </w:p>
    <w:p w:rsidR="007D19FB" w:rsidRDefault="007D19F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Добрин Димитров – Лъвовете Петрич</w:t>
      </w:r>
    </w:p>
    <w:p w:rsidR="007D19FB" w:rsidRDefault="007D19F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Николай Бохотски – Червен Бряг</w:t>
      </w:r>
    </w:p>
    <w:p w:rsidR="007D19FB" w:rsidRDefault="007D19F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BF42B9">
        <w:rPr>
          <w:sz w:val="24"/>
          <w:szCs w:val="24"/>
        </w:rPr>
        <w:t>Бертан Исмаил – Добруджа Добрич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Мартин Стоянов – Варна</w:t>
      </w:r>
    </w:p>
    <w:p w:rsidR="00BF42B9" w:rsidRPr="0076428C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15. Мариян Петров -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BF42B9">
        <w:rPr>
          <w:b/>
          <w:sz w:val="24"/>
          <w:szCs w:val="24"/>
        </w:rPr>
        <w:t>60</w:t>
      </w:r>
      <w:r w:rsidRPr="00A40CD1">
        <w:rPr>
          <w:b/>
          <w:sz w:val="24"/>
          <w:szCs w:val="24"/>
        </w:rPr>
        <w:t xml:space="preserve"> кг.</w:t>
      </w:r>
    </w:p>
    <w:p w:rsidR="00BF42B9" w:rsidRDefault="00BF42B9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Радосла Росенов – Русе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Стойко Цветанов – Мизия 80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Гюрсес Славчев – Мизия 80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Валери Георгиев – Стара Загора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Салвадор Флорес – БАББ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Денис Иванов – Омуртаг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Станислав Петров – БДИН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Алекс Денев – Русе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Стивън Митков – Кико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Спас Ангелов – БАББ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Ангел Неделчев – Ямбол</w:t>
      </w:r>
    </w:p>
    <w:p w:rsidR="00BF42B9" w:rsidRPr="00A40CD1" w:rsidRDefault="00BF42B9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>
        <w:rPr>
          <w:sz w:val="24"/>
          <w:szCs w:val="24"/>
        </w:rPr>
        <w:t>12. Янко Методиев - Славия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C77157" w:rsidRDefault="00C77157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C77157" w:rsidRDefault="00C77157" w:rsidP="00E07E5E">
      <w:pPr>
        <w:spacing w:line="360" w:lineRule="auto"/>
        <w:jc w:val="both"/>
        <w:rPr>
          <w:sz w:val="24"/>
          <w:szCs w:val="24"/>
        </w:rPr>
      </w:pPr>
    </w:p>
    <w:p w:rsidR="00E07E5E" w:rsidRDefault="00E07E5E" w:rsidP="00E07E5E">
      <w:pPr>
        <w:spacing w:line="360" w:lineRule="auto"/>
        <w:jc w:val="both"/>
        <w:rPr>
          <w:sz w:val="24"/>
          <w:szCs w:val="24"/>
        </w:rPr>
      </w:pPr>
    </w:p>
    <w:p w:rsidR="00C77157" w:rsidRDefault="00C77157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7779D1" w:rsidRPr="00A40CD1" w:rsidRDefault="007779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77157">
        <w:rPr>
          <w:b/>
          <w:sz w:val="24"/>
          <w:szCs w:val="24"/>
        </w:rPr>
        <w:t>6</w:t>
      </w:r>
      <w:r w:rsidR="00E07547">
        <w:rPr>
          <w:b/>
          <w:sz w:val="24"/>
          <w:szCs w:val="24"/>
        </w:rPr>
        <w:t>4</w:t>
      </w:r>
      <w:r w:rsidRPr="00A40CD1">
        <w:rPr>
          <w:b/>
          <w:sz w:val="24"/>
          <w:szCs w:val="24"/>
        </w:rPr>
        <w:t xml:space="preserve"> кг</w:t>
      </w: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Красимир Джуров – БАББ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Енрике Какулов – БАББ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Росен Марков – Сторм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Планимир Стефанов – Русе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Йордан Енчев – Победа Бургас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Йоан Тимонов – Ботев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806DF4">
        <w:rPr>
          <w:sz w:val="24"/>
          <w:szCs w:val="24"/>
        </w:rPr>
        <w:t>Мариян Ангелов – БВС</w:t>
      </w:r>
    </w:p>
    <w:p w:rsidR="00806DF4" w:rsidRDefault="00806DF4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Нако Михайлов – Мизия 80</w:t>
      </w:r>
    </w:p>
    <w:p w:rsidR="00806DF4" w:rsidRDefault="00806DF4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Данчо Ганушев – АСК Сливен</w:t>
      </w:r>
    </w:p>
    <w:p w:rsidR="00806DF4" w:rsidRDefault="00806DF4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Християн Ботев – Априлец </w:t>
      </w:r>
    </w:p>
    <w:p w:rsidR="00806DF4" w:rsidRDefault="00806DF4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Александър Петков – Първенец Пловдив</w:t>
      </w:r>
    </w:p>
    <w:p w:rsidR="00806DF4" w:rsidRDefault="00806DF4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Пройчо Пройчев – Ботев Пловдив</w:t>
      </w:r>
    </w:p>
    <w:p w:rsidR="00806DF4" w:rsidRDefault="00806DF4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="002020C2">
        <w:rPr>
          <w:sz w:val="24"/>
          <w:szCs w:val="24"/>
        </w:rPr>
        <w:t xml:space="preserve"> Цветин Цветанов – Червен Бряг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Костадин Кичуков – Ботев Пловдив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15. Пламен Костов – СВ Хасково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16. Станчо Асенов – Спартак Плевен</w:t>
      </w:r>
    </w:p>
    <w:p w:rsidR="002020C2" w:rsidRDefault="007779D1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>
        <w:rPr>
          <w:sz w:val="24"/>
          <w:szCs w:val="24"/>
        </w:rPr>
        <w:t>Марио Радев – Доростол Силистра</w:t>
      </w:r>
      <w:r>
        <w:rPr>
          <w:sz w:val="24"/>
          <w:szCs w:val="24"/>
        </w:rPr>
        <w:t xml:space="preserve"> 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 </w:t>
      </w:r>
      <w:r w:rsidR="007779D1">
        <w:rPr>
          <w:sz w:val="24"/>
          <w:szCs w:val="24"/>
        </w:rPr>
        <w:t>Кристиян Илков – Хасково</w:t>
      </w:r>
      <w:r w:rsidR="007779D1">
        <w:rPr>
          <w:sz w:val="24"/>
          <w:szCs w:val="24"/>
        </w:rPr>
        <w:t xml:space="preserve"> 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r w:rsidR="007779D1">
        <w:rPr>
          <w:sz w:val="24"/>
          <w:szCs w:val="24"/>
        </w:rPr>
        <w:t>Даниел Владимиров – Миньор Перник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="007779D1">
        <w:rPr>
          <w:sz w:val="24"/>
          <w:szCs w:val="24"/>
        </w:rPr>
        <w:t>Апостол Баров – СВ Хасково</w:t>
      </w:r>
    </w:p>
    <w:p w:rsidR="002020C2" w:rsidRDefault="002020C2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r w:rsidR="007779D1">
        <w:rPr>
          <w:sz w:val="24"/>
          <w:szCs w:val="24"/>
        </w:rPr>
        <w:t>Иво Парашкевов – Русе</w:t>
      </w: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07E5E" w:rsidRDefault="00E07E5E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C77157" w:rsidRPr="00A40CD1" w:rsidRDefault="00C77157" w:rsidP="00933DC6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C1CF6">
        <w:rPr>
          <w:b/>
          <w:sz w:val="24"/>
          <w:szCs w:val="24"/>
        </w:rPr>
        <w:t>6</w:t>
      </w:r>
      <w:r w:rsidR="00933DC6">
        <w:rPr>
          <w:b/>
          <w:sz w:val="24"/>
          <w:szCs w:val="24"/>
        </w:rPr>
        <w:t>9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FE2498" w:rsidRDefault="00FE2498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Румен Руменов – Балкан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Мирослав Иванов – Мизия 80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Илко Борисов – Локомотив София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Ванислав Йотов – Локомотив София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Айк Арутюнян – Варна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Георги Петърчев – Юнайтед спорт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Кирил Димитров – Славия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Светослав Косев – Локомотив Русе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Алекс Асенов – Светкавица Търговище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Ивайло Георгиев – Червен Бряг</w:t>
      </w:r>
    </w:p>
    <w:p w:rsidR="00D142D8" w:rsidRDefault="00933DC6" w:rsidP="00D142D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D142D8">
        <w:rPr>
          <w:sz w:val="24"/>
          <w:szCs w:val="24"/>
        </w:rPr>
        <w:t>Илиян Дончев – Ботев Пловдив</w:t>
      </w:r>
    </w:p>
    <w:p w:rsidR="00D142D8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="00D142D8">
        <w:rPr>
          <w:sz w:val="24"/>
          <w:szCs w:val="24"/>
        </w:rPr>
        <w:t>Здравко Константинов - Априлец</w:t>
      </w:r>
    </w:p>
    <w:p w:rsidR="00D142D8" w:rsidRDefault="00D142D8" w:rsidP="00D142D8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33DC6">
        <w:rPr>
          <w:sz w:val="24"/>
          <w:szCs w:val="24"/>
        </w:rPr>
        <w:t>13.</w:t>
      </w:r>
      <w:r w:rsidRPr="00D142D8">
        <w:rPr>
          <w:sz w:val="24"/>
          <w:szCs w:val="24"/>
        </w:rPr>
        <w:t xml:space="preserve"> </w:t>
      </w:r>
      <w:r>
        <w:rPr>
          <w:sz w:val="24"/>
          <w:szCs w:val="24"/>
        </w:rPr>
        <w:t>Ерхан Шевкиев – Светкавица Търговище</w:t>
      </w:r>
    </w:p>
    <w:p w:rsidR="00D142D8" w:rsidRDefault="00D142D8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Георги Джуров – Черно Море Варна</w:t>
      </w:r>
    </w:p>
    <w:p w:rsidR="00933DC6" w:rsidRPr="00D142D8" w:rsidRDefault="00D142D8" w:rsidP="00D142D8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33DC6">
        <w:rPr>
          <w:sz w:val="24"/>
          <w:szCs w:val="24"/>
        </w:rPr>
        <w:t xml:space="preserve"> </w:t>
      </w:r>
      <w:r>
        <w:rPr>
          <w:sz w:val="24"/>
          <w:szCs w:val="24"/>
        </w:rPr>
        <w:t>15. Йоан Николов – Ладимекс Перник</w:t>
      </w:r>
    </w:p>
    <w:p w:rsidR="00933DC6" w:rsidRDefault="00D142D8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="00933DC6">
        <w:rPr>
          <w:sz w:val="24"/>
          <w:szCs w:val="24"/>
        </w:rPr>
        <w:t>. Християн Димитров – БАББ</w:t>
      </w:r>
    </w:p>
    <w:p w:rsidR="00933DC6" w:rsidRDefault="00D142D8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="00933DC6">
        <w:rPr>
          <w:sz w:val="24"/>
          <w:szCs w:val="24"/>
        </w:rPr>
        <w:t>.</w:t>
      </w:r>
      <w:r w:rsidRPr="00D142D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Кристиян Митев – Пирин Благоевград </w:t>
      </w:r>
      <w:r w:rsidR="00933DC6">
        <w:rPr>
          <w:sz w:val="24"/>
          <w:szCs w:val="24"/>
        </w:rPr>
        <w:t xml:space="preserve"> </w:t>
      </w:r>
    </w:p>
    <w:p w:rsidR="00791089" w:rsidRDefault="00D142D8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="00791089">
        <w:rPr>
          <w:sz w:val="24"/>
          <w:szCs w:val="24"/>
        </w:rPr>
        <w:t xml:space="preserve">. </w:t>
      </w:r>
      <w:r>
        <w:rPr>
          <w:sz w:val="24"/>
          <w:szCs w:val="24"/>
        </w:rPr>
        <w:t>Пресиан Станев – Олимпия Разград</w:t>
      </w:r>
    </w:p>
    <w:p w:rsidR="00791089" w:rsidRDefault="00D142D8" w:rsidP="00D142D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19</w:t>
      </w:r>
      <w:r w:rsidR="00791089">
        <w:rPr>
          <w:sz w:val="24"/>
          <w:szCs w:val="24"/>
        </w:rPr>
        <w:t xml:space="preserve">. </w:t>
      </w:r>
      <w:r>
        <w:rPr>
          <w:sz w:val="24"/>
          <w:szCs w:val="24"/>
        </w:rPr>
        <w:t>Християн Костадинов – ЦСКА</w:t>
      </w:r>
    </w:p>
    <w:p w:rsidR="00791089" w:rsidRDefault="00D142D8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791089">
        <w:rPr>
          <w:sz w:val="24"/>
          <w:szCs w:val="24"/>
        </w:rPr>
        <w:t xml:space="preserve">. </w:t>
      </w:r>
      <w:r>
        <w:rPr>
          <w:sz w:val="24"/>
          <w:szCs w:val="24"/>
        </w:rPr>
        <w:t>Костадин Дойчинов – Ботев Пловдив</w:t>
      </w:r>
    </w:p>
    <w:p w:rsidR="00D142D8" w:rsidRPr="00D142D8" w:rsidRDefault="00D142D8" w:rsidP="00D142D8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21</w:t>
      </w:r>
      <w:r w:rsidR="00791089">
        <w:rPr>
          <w:sz w:val="24"/>
          <w:szCs w:val="24"/>
        </w:rPr>
        <w:t xml:space="preserve">. </w:t>
      </w:r>
      <w:r>
        <w:rPr>
          <w:sz w:val="24"/>
          <w:szCs w:val="24"/>
        </w:rPr>
        <w:t>Емил Славчев – Беласица Петрич</w:t>
      </w:r>
    </w:p>
    <w:p w:rsidR="00D142D8" w:rsidRDefault="00D142D8" w:rsidP="00D142D8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22</w:t>
      </w:r>
      <w:r w:rsidR="00791089">
        <w:rPr>
          <w:sz w:val="24"/>
          <w:szCs w:val="24"/>
        </w:rPr>
        <w:t xml:space="preserve">. </w:t>
      </w:r>
      <w:r>
        <w:rPr>
          <w:sz w:val="24"/>
          <w:szCs w:val="24"/>
        </w:rPr>
        <w:t>Течо Ганев – Победа Бургас</w:t>
      </w:r>
    </w:p>
    <w:p w:rsidR="00791089" w:rsidRDefault="00791089" w:rsidP="00933DC6">
      <w:pPr>
        <w:spacing w:line="360" w:lineRule="auto"/>
        <w:ind w:firstLine="360"/>
        <w:jc w:val="both"/>
        <w:rPr>
          <w:sz w:val="24"/>
          <w:szCs w:val="24"/>
        </w:rPr>
      </w:pPr>
    </w:p>
    <w:p w:rsidR="00933DC6" w:rsidRPr="00A40CD1" w:rsidRDefault="00933DC6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0B0CA3" w:rsidRDefault="000B0CA3" w:rsidP="00A40CD1">
      <w:pPr>
        <w:spacing w:line="360" w:lineRule="auto"/>
        <w:jc w:val="both"/>
        <w:rPr>
          <w:b/>
          <w:sz w:val="24"/>
          <w:szCs w:val="24"/>
        </w:rPr>
      </w:pPr>
    </w:p>
    <w:p w:rsidR="000B0CA3" w:rsidRPr="00A40CD1" w:rsidRDefault="000B0CA3" w:rsidP="00A40CD1">
      <w:pPr>
        <w:spacing w:line="360" w:lineRule="auto"/>
        <w:jc w:val="both"/>
        <w:rPr>
          <w:b/>
          <w:sz w:val="24"/>
          <w:szCs w:val="24"/>
        </w:rPr>
      </w:pPr>
    </w:p>
    <w:p w:rsidR="00C62A46" w:rsidRDefault="00C62A46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C4C21" w:rsidRDefault="000C4C21" w:rsidP="000B0CA3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B0CA3" w:rsidRDefault="000B0CA3" w:rsidP="007779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>
        <w:rPr>
          <w:b/>
          <w:sz w:val="24"/>
          <w:szCs w:val="24"/>
        </w:rPr>
        <w:t>75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7779D1" w:rsidRDefault="007779D1" w:rsidP="007779D1">
      <w:pPr>
        <w:spacing w:line="360" w:lineRule="auto"/>
        <w:ind w:firstLine="360"/>
        <w:jc w:val="both"/>
        <w:rPr>
          <w:sz w:val="24"/>
          <w:szCs w:val="24"/>
        </w:rPr>
      </w:pP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Благовест Май – Левски София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Никола Желязков – Априлец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Стелиян Страхилов – Локомотив София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Йордан Павлов – БВС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Серги Владуяну – Локомотив София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Георги Кирилов – Спартак Димитровград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Лъчезар Георгиев – Черно море Варна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Борис Григоров – Таланти Лом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Християн Кръстев – Локомотив Горна Оряховица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Георги Маринов – Русе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Петър Танушев – Лъвовете Петрич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Калоян Недков – Мизия 80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13. Тони Денев – Русе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Кирил Спасов - Самоков</w:t>
      </w:r>
    </w:p>
    <w:p w:rsidR="00286FF5" w:rsidRDefault="00286FF5" w:rsidP="007779D1">
      <w:pPr>
        <w:spacing w:line="360" w:lineRule="auto"/>
        <w:jc w:val="both"/>
        <w:rPr>
          <w:b/>
          <w:sz w:val="24"/>
          <w:szCs w:val="24"/>
        </w:rPr>
      </w:pPr>
    </w:p>
    <w:p w:rsidR="00286FF5" w:rsidRDefault="00286FF5" w:rsidP="007779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0C4C21">
        <w:rPr>
          <w:b/>
          <w:sz w:val="24"/>
          <w:szCs w:val="24"/>
        </w:rPr>
        <w:t>81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286FF5" w:rsidRDefault="00286FF5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Георги Стоянов – ЦСКА</w:t>
      </w:r>
    </w:p>
    <w:p w:rsidR="00286FF5" w:rsidRDefault="00286FF5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Христо Илиев – Априлец</w:t>
      </w:r>
    </w:p>
    <w:p w:rsidR="00286FF5" w:rsidRDefault="00286FF5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Борил Атанасов – ЦСКА</w:t>
      </w:r>
    </w:p>
    <w:p w:rsidR="00286FF5" w:rsidRDefault="00286FF5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Александър </w:t>
      </w:r>
      <w:r w:rsidR="000C4C21">
        <w:rPr>
          <w:sz w:val="24"/>
          <w:szCs w:val="24"/>
        </w:rPr>
        <w:t>Борисов – Левски София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Светослав Иванов – Спартак Плевен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Стефан Стефанов – Локомотив Русе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Емил Елков – Ямбол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Кристиян Лосков – Локомотив Горна Оряховица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Георги Йорданов – Спартак Плевен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Борислав Русев – СВ Хаково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Петър Петров – Димов Бокс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Стивън Ангелов – Спартак Димитровград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 Борис Димитров – Русе</w:t>
      </w:r>
    </w:p>
    <w:p w:rsidR="000C4C21" w:rsidRDefault="000C4C21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Йордан Бисерков – Лъвовете Петрич</w:t>
      </w:r>
    </w:p>
    <w:p w:rsidR="00C62A46" w:rsidRDefault="00C62A46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C4C21" w:rsidRDefault="000C4C21" w:rsidP="007779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>
        <w:rPr>
          <w:b/>
          <w:sz w:val="24"/>
          <w:szCs w:val="24"/>
        </w:rPr>
        <w:t>91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Георги Стоев – Локомотив София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Мартин Милев – Стара Загора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Цветан Стефанов – Локомоти София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Никола Байраков – БВС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Юлиян Стефанов – Русе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Найден Найденов – Кико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Стилян Константинов – Димов Бокс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Мартин Костов – Ивайло Велико Търново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Александър Андреев </w:t>
      </w:r>
      <w:r w:rsidR="007779D1">
        <w:rPr>
          <w:sz w:val="24"/>
          <w:szCs w:val="24"/>
        </w:rPr>
        <w:t>–</w:t>
      </w:r>
      <w:r>
        <w:rPr>
          <w:sz w:val="24"/>
          <w:szCs w:val="24"/>
        </w:rPr>
        <w:t xml:space="preserve"> Варна</w:t>
      </w:r>
    </w:p>
    <w:p w:rsidR="007779D1" w:rsidRDefault="007779D1" w:rsidP="000C4C21">
      <w:pPr>
        <w:spacing w:line="360" w:lineRule="auto"/>
        <w:ind w:firstLine="360"/>
        <w:jc w:val="both"/>
        <w:rPr>
          <w:sz w:val="24"/>
          <w:szCs w:val="24"/>
        </w:rPr>
      </w:pPr>
    </w:p>
    <w:p w:rsidR="008545D7" w:rsidRDefault="008545D7" w:rsidP="007779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>
        <w:rPr>
          <w:b/>
          <w:sz w:val="24"/>
          <w:szCs w:val="24"/>
        </w:rPr>
        <w:t>+91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8545D7" w:rsidRDefault="008545D7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6536D5">
        <w:rPr>
          <w:sz w:val="24"/>
          <w:szCs w:val="24"/>
        </w:rPr>
        <w:t>Кирил Борисов – Левски София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Вилислав Пътов – Локомотив София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Божидар Илиев – Стара Загора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Марк Георгиев – Димов Бокс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Данаил Василев – БАББ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Венко Павлов – Спартак Димитровград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Морис Мортеза – Варна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Валентин Желев – Стара Загора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Николай Трайков – Лъвовете</w:t>
      </w:r>
      <w:bookmarkStart w:id="0" w:name="_GoBack"/>
      <w:bookmarkEnd w:id="0"/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Емил Кисимов – СВ Хасково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Митко Апостолов – Победа Бургас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</w:p>
    <w:p w:rsidR="000C4C21" w:rsidRPr="007779D1" w:rsidRDefault="007779D1" w:rsidP="007779D1">
      <w:pPr>
        <w:spacing w:line="360" w:lineRule="auto"/>
        <w:jc w:val="both"/>
        <w:rPr>
          <w:b/>
          <w:sz w:val="40"/>
          <w:szCs w:val="4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779D1">
        <w:rPr>
          <w:b/>
          <w:sz w:val="40"/>
          <w:szCs w:val="40"/>
        </w:rPr>
        <w:t>БФБокс</w:t>
      </w:r>
    </w:p>
    <w:sectPr w:rsidR="000C4C21" w:rsidRPr="007779D1" w:rsidSect="001447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297" w:rsidRDefault="002B3297" w:rsidP="00144764">
      <w:r>
        <w:separator/>
      </w:r>
    </w:p>
  </w:endnote>
  <w:endnote w:type="continuationSeparator" w:id="0">
    <w:p w:rsidR="002B3297" w:rsidRDefault="002B3297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630A56EB" wp14:editId="1EB55C8D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2EAC4545" wp14:editId="21EA3CD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322BBBC0" wp14:editId="52CE7377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55307758" wp14:editId="3F5F4003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297" w:rsidRDefault="002B3297" w:rsidP="00144764">
      <w:r>
        <w:separator/>
      </w:r>
    </w:p>
  </w:footnote>
  <w:footnote w:type="continuationSeparator" w:id="0">
    <w:p w:rsidR="002B3297" w:rsidRDefault="002B3297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07E8188A" wp14:editId="6E02231F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A77D7"/>
    <w:rsid w:val="000B0CA3"/>
    <w:rsid w:val="000C4C21"/>
    <w:rsid w:val="00144764"/>
    <w:rsid w:val="0016667B"/>
    <w:rsid w:val="00184117"/>
    <w:rsid w:val="001A7262"/>
    <w:rsid w:val="002020C2"/>
    <w:rsid w:val="00231BCD"/>
    <w:rsid w:val="00254524"/>
    <w:rsid w:val="00280C64"/>
    <w:rsid w:val="00286FF5"/>
    <w:rsid w:val="002A4A8E"/>
    <w:rsid w:val="002B3297"/>
    <w:rsid w:val="002B562C"/>
    <w:rsid w:val="002D6BD7"/>
    <w:rsid w:val="00301B24"/>
    <w:rsid w:val="003302ED"/>
    <w:rsid w:val="00360D20"/>
    <w:rsid w:val="003A2852"/>
    <w:rsid w:val="003A6937"/>
    <w:rsid w:val="003B3334"/>
    <w:rsid w:val="003F56CB"/>
    <w:rsid w:val="004035AA"/>
    <w:rsid w:val="00451E9A"/>
    <w:rsid w:val="00455917"/>
    <w:rsid w:val="004F529E"/>
    <w:rsid w:val="005329AB"/>
    <w:rsid w:val="00570DB0"/>
    <w:rsid w:val="005767CF"/>
    <w:rsid w:val="00576D0A"/>
    <w:rsid w:val="005A223C"/>
    <w:rsid w:val="005A282E"/>
    <w:rsid w:val="005F49F3"/>
    <w:rsid w:val="00637BA4"/>
    <w:rsid w:val="006536D5"/>
    <w:rsid w:val="006C5163"/>
    <w:rsid w:val="007167E6"/>
    <w:rsid w:val="00751BEA"/>
    <w:rsid w:val="0076018A"/>
    <w:rsid w:val="0076428C"/>
    <w:rsid w:val="007779D1"/>
    <w:rsid w:val="00791089"/>
    <w:rsid w:val="007D19FB"/>
    <w:rsid w:val="00803AE2"/>
    <w:rsid w:val="00806DF4"/>
    <w:rsid w:val="00853C82"/>
    <w:rsid w:val="008545D7"/>
    <w:rsid w:val="00917784"/>
    <w:rsid w:val="00933DC6"/>
    <w:rsid w:val="00944D24"/>
    <w:rsid w:val="00957031"/>
    <w:rsid w:val="009A1F15"/>
    <w:rsid w:val="009B237E"/>
    <w:rsid w:val="009D5831"/>
    <w:rsid w:val="009F0FCA"/>
    <w:rsid w:val="00A212AD"/>
    <w:rsid w:val="00A40CD1"/>
    <w:rsid w:val="00B215F5"/>
    <w:rsid w:val="00B63088"/>
    <w:rsid w:val="00BF42B9"/>
    <w:rsid w:val="00C62A46"/>
    <w:rsid w:val="00C73178"/>
    <w:rsid w:val="00C7503A"/>
    <w:rsid w:val="00C77157"/>
    <w:rsid w:val="00CB5611"/>
    <w:rsid w:val="00CC1CF6"/>
    <w:rsid w:val="00CE1452"/>
    <w:rsid w:val="00D142D8"/>
    <w:rsid w:val="00D512D9"/>
    <w:rsid w:val="00D876C6"/>
    <w:rsid w:val="00DB5D2F"/>
    <w:rsid w:val="00DB74F5"/>
    <w:rsid w:val="00DE427D"/>
    <w:rsid w:val="00E07547"/>
    <w:rsid w:val="00E07E5E"/>
    <w:rsid w:val="00E238F0"/>
    <w:rsid w:val="00E37B84"/>
    <w:rsid w:val="00E85C8F"/>
    <w:rsid w:val="00F22834"/>
    <w:rsid w:val="00F547AE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833D95"/>
  <w15:docId w15:val="{5F812FD9-7F59-44AC-B37E-04776535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2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E9768-26DB-4C05-B691-F62181EEF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260</TotalTime>
  <Pages>6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54</cp:revision>
  <dcterms:created xsi:type="dcterms:W3CDTF">2021-03-31T06:16:00Z</dcterms:created>
  <dcterms:modified xsi:type="dcterms:W3CDTF">2021-07-15T13:21:00Z</dcterms:modified>
</cp:coreProperties>
</file>